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26-071-Ö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Hummelshagen - Fahrbahnerneuerung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